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4E30D59C" w:rsidP="61E178C2" w:rsidRDefault="4E30D59C" w14:paraId="2AB279D9" w14:textId="68D0C861">
      <w:pPr>
        <w:rPr>
          <w:rFonts w:ascii="Arial" w:hAnsi="Arial" w:eastAsia="Arial" w:cs="Arial"/>
          <w:color w:val="242424"/>
          <w:sz w:val="20"/>
          <w:szCs w:val="20"/>
        </w:rPr>
      </w:pPr>
      <w:r w:rsidRPr="61E178C2">
        <w:rPr>
          <w:rFonts w:ascii="Arial" w:hAnsi="Arial" w:eastAsia="Arial" w:cs="Arial"/>
          <w:b/>
          <w:bCs/>
          <w:color w:val="242424"/>
          <w:sz w:val="20"/>
          <w:szCs w:val="20"/>
        </w:rPr>
        <w:t>Casus</w:t>
      </w:r>
      <w:r w:rsidR="00FC0D49">
        <w:rPr>
          <w:rFonts w:ascii="Arial" w:hAnsi="Arial" w:eastAsia="Arial" w:cs="Arial"/>
          <w:b/>
          <w:bCs/>
          <w:color w:val="242424"/>
          <w:sz w:val="20"/>
          <w:szCs w:val="20"/>
        </w:rPr>
        <w:t xml:space="preserve"> voor presentatie</w:t>
      </w:r>
    </w:p>
    <w:p w:rsidR="4E30D59C" w:rsidP="61E178C2" w:rsidRDefault="4E30D59C" w14:paraId="77433285" w14:textId="11881147">
      <w:pPr>
        <w:rPr>
          <w:rFonts w:ascii="Arial" w:hAnsi="Arial" w:eastAsia="Arial" w:cs="Arial"/>
          <w:color w:val="242424"/>
          <w:sz w:val="20"/>
          <w:szCs w:val="20"/>
        </w:rPr>
      </w:pPr>
      <w:r w:rsidRPr="2359FB5F" w:rsidR="4E30D59C">
        <w:rPr>
          <w:rFonts w:ascii="Arial" w:hAnsi="Arial" w:eastAsia="Arial" w:cs="Arial"/>
          <w:color w:val="242424"/>
          <w:sz w:val="20"/>
          <w:szCs w:val="20"/>
        </w:rPr>
        <w:t>Mevrouw S</w:t>
      </w:r>
      <w:r w:rsidRPr="2359FB5F" w:rsidR="4C91650C">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(54 jaar) woont samen met haar man H</w:t>
      </w:r>
      <w:r w:rsidRPr="2359FB5F" w:rsidR="19E4CB7F">
        <w:rPr>
          <w:rFonts w:ascii="Arial" w:hAnsi="Arial" w:eastAsia="Arial" w:cs="Arial"/>
          <w:color w:val="242424"/>
          <w:sz w:val="20"/>
          <w:szCs w:val="20"/>
        </w:rPr>
        <w:t xml:space="preserve">. </w:t>
      </w:r>
      <w:r w:rsidRPr="2359FB5F" w:rsidR="4E30D59C">
        <w:rPr>
          <w:rFonts w:ascii="Arial" w:hAnsi="Arial" w:eastAsia="Arial" w:cs="Arial"/>
          <w:color w:val="242424"/>
          <w:sz w:val="20"/>
          <w:szCs w:val="20"/>
        </w:rPr>
        <w:t xml:space="preserve">(55 jaar) en hun zoon </w:t>
      </w:r>
      <w:r w:rsidRPr="2359FB5F" w:rsidR="4E30D59C">
        <w:rPr>
          <w:rFonts w:ascii="Arial" w:hAnsi="Arial" w:eastAsia="Arial" w:cs="Arial"/>
          <w:color w:val="242424"/>
          <w:sz w:val="20"/>
          <w:szCs w:val="20"/>
        </w:rPr>
        <w:t>M</w:t>
      </w:r>
      <w:r w:rsidRPr="2359FB5F" w:rsidR="129DF92E">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(16 jaar) in een eengezinswoning met drie slaapkamers in de gemeente Deventer. Hun dochter </w:t>
      </w:r>
      <w:r w:rsidRPr="2359FB5F" w:rsidR="242DD234">
        <w:rPr>
          <w:rFonts w:ascii="Arial" w:hAnsi="Arial" w:eastAsia="Arial" w:cs="Arial"/>
          <w:color w:val="242424"/>
          <w:sz w:val="20"/>
          <w:szCs w:val="20"/>
        </w:rPr>
        <w:t>A.</w:t>
      </w:r>
      <w:r w:rsidRPr="2359FB5F" w:rsidR="4E30D59C">
        <w:rPr>
          <w:rFonts w:ascii="Arial" w:hAnsi="Arial" w:eastAsia="Arial" w:cs="Arial"/>
          <w:color w:val="242424"/>
          <w:sz w:val="20"/>
          <w:szCs w:val="20"/>
        </w:rPr>
        <w:t xml:space="preserve"> (23 jaar) woont drie straten verderop met haar man en </w:t>
      </w:r>
      <w:r w:rsidRPr="2359FB5F" w:rsidR="00BD5DEE">
        <w:rPr>
          <w:rFonts w:ascii="Arial" w:hAnsi="Arial" w:eastAsia="Arial" w:cs="Arial"/>
          <w:color w:val="242424"/>
          <w:sz w:val="20"/>
          <w:szCs w:val="20"/>
        </w:rPr>
        <w:t>1-jarige</w:t>
      </w:r>
      <w:r w:rsidRPr="2359FB5F" w:rsidR="4E30D59C">
        <w:rPr>
          <w:rFonts w:ascii="Arial" w:hAnsi="Arial" w:eastAsia="Arial" w:cs="Arial"/>
          <w:color w:val="242424"/>
          <w:sz w:val="20"/>
          <w:szCs w:val="20"/>
        </w:rPr>
        <w:t xml:space="preserve"> zoon. Mevrouw S</w:t>
      </w:r>
      <w:r w:rsidRPr="2359FB5F" w:rsidR="5411209A">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lijdt aan obesitas en heeft hierdoor regelmatig last van overmatig transpireren. </w:t>
      </w:r>
      <w:r w:rsidRPr="2359FB5F" w:rsidR="00BD55AB">
        <w:rPr>
          <w:rFonts w:ascii="Arial" w:hAnsi="Arial" w:eastAsia="Arial" w:cs="Arial"/>
          <w:color w:val="242424"/>
          <w:sz w:val="20"/>
          <w:szCs w:val="20"/>
        </w:rPr>
        <w:t>Na</w:t>
      </w:r>
      <w:r w:rsidRPr="2359FB5F" w:rsidR="4E30D59C">
        <w:rPr>
          <w:rFonts w:ascii="Arial" w:hAnsi="Arial" w:eastAsia="Arial" w:cs="Arial"/>
          <w:color w:val="242424"/>
          <w:sz w:val="20"/>
          <w:szCs w:val="20"/>
        </w:rPr>
        <w:t xml:space="preserve"> een poging tot afvallen door te gaan sporten, heeft mevrouw aanhoudende gewrichtsklachten. Mevrouw heeft haar 6 fysiobehandelingen vanuit de zorgverzekering recent gebruikt maar de klachten zijn niet afgenomen. Om deze reden loopt ze op dit moment in de ziektewet. Mevrouw werkt doorgaans als receptioniste bij een tandartspraktijk. Door haar gezondheidsklachten lukt het mevrouw S</w:t>
      </w:r>
      <w:r w:rsidRPr="2359FB5F" w:rsidR="44428B28">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niet meer om zelf het huishouden op orde te houden. Zoon M</w:t>
      </w:r>
      <w:r w:rsidRPr="2359FB5F" w:rsidR="7261DF09">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helpt met het dekken/ opruimen van de tafel en doet zelf zijn eigen kleding in de wasmand. Meneer H</w:t>
      </w:r>
      <w:r w:rsidRPr="2359FB5F" w:rsidR="5D9A15B3">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werkt als taxichauffeur waarbij hij vooral nachtdiensten draait. Hij geeft aan dat hij vanwege zijn werk geen bijdrage kan leveren</w:t>
      </w:r>
      <w:r w:rsidRPr="2359FB5F" w:rsidR="00BD5DEE">
        <w:rPr>
          <w:rFonts w:ascii="Arial" w:hAnsi="Arial" w:eastAsia="Arial" w:cs="Arial"/>
          <w:color w:val="242424"/>
          <w:sz w:val="20"/>
          <w:szCs w:val="20"/>
        </w:rPr>
        <w:t xml:space="preserve"> aa</w:t>
      </w:r>
      <w:r w:rsidRPr="2359FB5F" w:rsidR="4E30D59C">
        <w:rPr>
          <w:rFonts w:ascii="Arial" w:hAnsi="Arial" w:eastAsia="Arial" w:cs="Arial"/>
          <w:color w:val="242424"/>
          <w:sz w:val="20"/>
          <w:szCs w:val="20"/>
        </w:rPr>
        <w:t>n het huishouden. Daarnaast heeft H</w:t>
      </w:r>
      <w:r w:rsidRPr="2359FB5F" w:rsidR="1E45F5DE">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een huisstofmijtallergie. M</w:t>
      </w:r>
      <w:r w:rsidRPr="2359FB5F" w:rsidR="49AC80F2">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is net begonnen </w:t>
      </w:r>
      <w:r w:rsidRPr="2359FB5F" w:rsidR="00BD55AB">
        <w:rPr>
          <w:rFonts w:ascii="Arial" w:hAnsi="Arial" w:eastAsia="Arial" w:cs="Arial"/>
          <w:color w:val="242424"/>
          <w:sz w:val="20"/>
          <w:szCs w:val="20"/>
        </w:rPr>
        <w:t>aan het</w:t>
      </w:r>
      <w:r w:rsidRPr="2359FB5F" w:rsidR="4E30D59C">
        <w:rPr>
          <w:rFonts w:ascii="Arial" w:hAnsi="Arial" w:eastAsia="Arial" w:cs="Arial"/>
          <w:color w:val="242424"/>
          <w:sz w:val="20"/>
          <w:szCs w:val="20"/>
        </w:rPr>
        <w:t xml:space="preserve"> MBO </w:t>
      </w:r>
      <w:r w:rsidRPr="2359FB5F" w:rsidR="00636DBF">
        <w:rPr>
          <w:rFonts w:ascii="Arial" w:hAnsi="Arial" w:eastAsia="Arial" w:cs="Arial"/>
          <w:color w:val="242424"/>
          <w:sz w:val="20"/>
          <w:szCs w:val="20"/>
        </w:rPr>
        <w:t>(</w:t>
      </w:r>
      <w:r w:rsidRPr="2359FB5F" w:rsidR="4E30D59C">
        <w:rPr>
          <w:rFonts w:ascii="Arial" w:hAnsi="Arial" w:eastAsia="Arial" w:cs="Arial"/>
          <w:color w:val="242424"/>
          <w:sz w:val="20"/>
          <w:szCs w:val="20"/>
        </w:rPr>
        <w:t>met een opleiding techniek</w:t>
      </w:r>
      <w:r w:rsidRPr="2359FB5F" w:rsidR="00636DBF">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waardoor hij volgens zeggen van ouders niet meer kan doen in het huishouden dan dat hij op dit moment bijdraagt.  </w:t>
      </w:r>
    </w:p>
    <w:p w:rsidR="4E30D59C" w:rsidP="61E178C2" w:rsidRDefault="4E30D59C" w14:paraId="0D4548FE" w14:textId="2CD32A3B">
      <w:pPr>
        <w:rPr>
          <w:rFonts w:ascii="Arial" w:hAnsi="Arial" w:eastAsia="Arial" w:cs="Arial"/>
          <w:color w:val="242424"/>
          <w:sz w:val="20"/>
          <w:szCs w:val="20"/>
        </w:rPr>
      </w:pPr>
      <w:r w:rsidRPr="61E178C2">
        <w:rPr>
          <w:rFonts w:ascii="Arial" w:hAnsi="Arial" w:eastAsia="Arial" w:cs="Arial"/>
          <w:color w:val="242424"/>
          <w:sz w:val="20"/>
          <w:szCs w:val="20"/>
        </w:rPr>
        <w:t xml:space="preserve">Onze vragen </w:t>
      </w:r>
      <w:r w:rsidR="00287580">
        <w:rPr>
          <w:rFonts w:ascii="Arial" w:hAnsi="Arial" w:eastAsia="Arial" w:cs="Arial"/>
          <w:color w:val="242424"/>
          <w:sz w:val="20"/>
          <w:szCs w:val="20"/>
        </w:rPr>
        <w:t>aan de</w:t>
      </w:r>
      <w:r w:rsidR="00FC0D49">
        <w:rPr>
          <w:rFonts w:ascii="Arial" w:hAnsi="Arial" w:eastAsia="Arial" w:cs="Arial"/>
          <w:color w:val="242424"/>
          <w:sz w:val="20"/>
          <w:szCs w:val="20"/>
        </w:rPr>
        <w:t xml:space="preserve"> medisch advis</w:t>
      </w:r>
      <w:r w:rsidR="00287580">
        <w:rPr>
          <w:rFonts w:ascii="Arial" w:hAnsi="Arial" w:eastAsia="Arial" w:cs="Arial"/>
          <w:color w:val="242424"/>
          <w:sz w:val="20"/>
          <w:szCs w:val="20"/>
        </w:rPr>
        <w:t>eur</w:t>
      </w:r>
      <w:r w:rsidRPr="61E178C2">
        <w:rPr>
          <w:rFonts w:ascii="Arial" w:hAnsi="Arial" w:eastAsia="Arial" w:cs="Arial"/>
          <w:color w:val="242424"/>
          <w:sz w:val="20"/>
          <w:szCs w:val="20"/>
        </w:rPr>
        <w:t xml:space="preserve"> zijn: </w:t>
      </w:r>
    </w:p>
    <w:p w:rsidR="4E30D59C" w:rsidP="00C27F1A" w:rsidRDefault="4E30D59C" w14:paraId="71ACD086" w14:textId="46A754FC">
      <w:pPr>
        <w:spacing w:after="0"/>
        <w:rPr>
          <w:rFonts w:ascii="Arial" w:hAnsi="Arial" w:eastAsia="Arial" w:cs="Arial"/>
          <w:color w:val="242424"/>
          <w:sz w:val="20"/>
          <w:szCs w:val="20"/>
        </w:rPr>
      </w:pPr>
      <w:r w:rsidRPr="2359FB5F" w:rsidR="4E30D59C">
        <w:rPr>
          <w:rFonts w:ascii="Arial" w:hAnsi="Arial" w:eastAsia="Arial" w:cs="Arial"/>
          <w:color w:val="242424"/>
          <w:sz w:val="20"/>
          <w:szCs w:val="20"/>
        </w:rPr>
        <w:t>- wat mogen wij van mevrouw S</w:t>
      </w:r>
      <w:r w:rsidRPr="2359FB5F" w:rsidR="4865676C">
        <w:rPr>
          <w:rFonts w:ascii="Arial" w:hAnsi="Arial" w:eastAsia="Arial" w:cs="Arial"/>
          <w:color w:val="242424"/>
          <w:sz w:val="20"/>
          <w:szCs w:val="20"/>
        </w:rPr>
        <w:t xml:space="preserve">. </w:t>
      </w:r>
      <w:r w:rsidRPr="2359FB5F" w:rsidR="4E30D59C">
        <w:rPr>
          <w:rFonts w:ascii="Arial" w:hAnsi="Arial" w:eastAsia="Arial" w:cs="Arial"/>
          <w:color w:val="242424"/>
          <w:sz w:val="20"/>
          <w:szCs w:val="20"/>
        </w:rPr>
        <w:t xml:space="preserve">verwachten als het gaat om de huishoudelijke taken? </w:t>
      </w:r>
    </w:p>
    <w:p w:rsidR="4E30D59C" w:rsidP="00C27F1A" w:rsidRDefault="4E30D59C" w14:paraId="70D3CA06" w14:textId="0DBD62B5">
      <w:pPr>
        <w:spacing w:after="0"/>
        <w:rPr>
          <w:rFonts w:ascii="Arial" w:hAnsi="Arial" w:eastAsia="Arial" w:cs="Arial"/>
          <w:color w:val="242424"/>
          <w:sz w:val="20"/>
          <w:szCs w:val="20"/>
        </w:rPr>
      </w:pPr>
      <w:r w:rsidRPr="2359FB5F" w:rsidR="4E30D59C">
        <w:rPr>
          <w:rFonts w:ascii="Arial" w:hAnsi="Arial" w:eastAsia="Arial" w:cs="Arial"/>
          <w:color w:val="242424"/>
          <w:sz w:val="20"/>
          <w:szCs w:val="20"/>
        </w:rPr>
        <w:t>- wat mogen wij van meneer H</w:t>
      </w:r>
      <w:r w:rsidRPr="2359FB5F" w:rsidR="773C5D98">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verwachten als het gaat om het uitvoeren van</w:t>
      </w:r>
      <w:r>
        <w:br/>
      </w:r>
      <w:r w:rsidRPr="2359FB5F" w:rsidR="2ADAB323">
        <w:rPr>
          <w:rFonts w:ascii="Arial" w:hAnsi="Arial" w:eastAsia="Arial" w:cs="Arial"/>
          <w:color w:val="242424"/>
          <w:sz w:val="20"/>
          <w:szCs w:val="20"/>
        </w:rPr>
        <w:t xml:space="preserve">   </w:t>
      </w:r>
      <w:r w:rsidRPr="2359FB5F" w:rsidR="4E30D59C">
        <w:rPr>
          <w:rFonts w:ascii="Arial" w:hAnsi="Arial" w:eastAsia="Arial" w:cs="Arial"/>
          <w:color w:val="242424"/>
          <w:sz w:val="20"/>
          <w:szCs w:val="20"/>
        </w:rPr>
        <w:t xml:space="preserve">huishoudelijke taken? </w:t>
      </w:r>
    </w:p>
    <w:p w:rsidR="4E30D59C" w:rsidP="00C27F1A" w:rsidRDefault="4E30D59C" w14:paraId="4E01F89A" w14:textId="394EF81F">
      <w:pPr>
        <w:spacing w:after="0"/>
        <w:rPr>
          <w:rFonts w:ascii="Arial" w:hAnsi="Arial" w:eastAsia="Arial" w:cs="Arial"/>
          <w:color w:val="242424"/>
          <w:sz w:val="20"/>
          <w:szCs w:val="20"/>
        </w:rPr>
      </w:pPr>
      <w:r w:rsidRPr="2359FB5F" w:rsidR="4E30D59C">
        <w:rPr>
          <w:rFonts w:ascii="Arial" w:hAnsi="Arial" w:eastAsia="Arial" w:cs="Arial"/>
          <w:color w:val="242424"/>
          <w:sz w:val="20"/>
          <w:szCs w:val="20"/>
        </w:rPr>
        <w:t xml:space="preserve">- wat mag er van </w:t>
      </w:r>
      <w:r w:rsidRPr="2359FB5F" w:rsidR="4345C3D8">
        <w:rPr>
          <w:rFonts w:ascii="Arial" w:hAnsi="Arial" w:eastAsia="Arial" w:cs="Arial"/>
          <w:color w:val="242424"/>
          <w:sz w:val="20"/>
          <w:szCs w:val="20"/>
        </w:rPr>
        <w:t xml:space="preserve">de kinderen </w:t>
      </w:r>
      <w:r w:rsidRPr="2359FB5F" w:rsidR="4E30D59C">
        <w:rPr>
          <w:rFonts w:ascii="Arial" w:hAnsi="Arial" w:eastAsia="Arial" w:cs="Arial"/>
          <w:color w:val="242424"/>
          <w:sz w:val="20"/>
          <w:szCs w:val="20"/>
        </w:rPr>
        <w:t>M</w:t>
      </w:r>
      <w:r w:rsidRPr="2359FB5F" w:rsidR="69C214CC">
        <w:rPr>
          <w:rFonts w:ascii="Arial" w:hAnsi="Arial" w:eastAsia="Arial" w:cs="Arial"/>
          <w:color w:val="242424"/>
          <w:sz w:val="20"/>
          <w:szCs w:val="20"/>
        </w:rPr>
        <w:t>.</w:t>
      </w:r>
      <w:r w:rsidRPr="2359FB5F" w:rsidR="4E30D59C">
        <w:rPr>
          <w:rFonts w:ascii="Arial" w:hAnsi="Arial" w:eastAsia="Arial" w:cs="Arial"/>
          <w:color w:val="242424"/>
          <w:sz w:val="20"/>
          <w:szCs w:val="20"/>
        </w:rPr>
        <w:t xml:space="preserve"> en </w:t>
      </w:r>
      <w:r w:rsidRPr="2359FB5F" w:rsidR="79DA9856">
        <w:rPr>
          <w:rFonts w:ascii="Arial" w:hAnsi="Arial" w:eastAsia="Arial" w:cs="Arial"/>
          <w:color w:val="242424"/>
          <w:sz w:val="20"/>
          <w:szCs w:val="20"/>
        </w:rPr>
        <w:t xml:space="preserve">A. </w:t>
      </w:r>
      <w:r w:rsidRPr="2359FB5F" w:rsidR="4E30D59C">
        <w:rPr>
          <w:rFonts w:ascii="Arial" w:hAnsi="Arial" w:eastAsia="Arial" w:cs="Arial"/>
          <w:color w:val="242424"/>
          <w:sz w:val="20"/>
          <w:szCs w:val="20"/>
        </w:rPr>
        <w:t xml:space="preserve">verwacht worden als het gaat om het uitvoeren van </w:t>
      </w:r>
      <w:r>
        <w:br/>
      </w:r>
      <w:r w:rsidRPr="2359FB5F" w:rsidR="19012CF8">
        <w:rPr>
          <w:rFonts w:ascii="Arial" w:hAnsi="Arial" w:eastAsia="Arial" w:cs="Arial"/>
          <w:color w:val="242424"/>
          <w:sz w:val="20"/>
          <w:szCs w:val="20"/>
        </w:rPr>
        <w:t xml:space="preserve">  </w:t>
      </w:r>
      <w:r w:rsidRPr="2359FB5F" w:rsidR="4E30D59C">
        <w:rPr>
          <w:rFonts w:ascii="Arial" w:hAnsi="Arial" w:eastAsia="Arial" w:cs="Arial"/>
          <w:color w:val="242424"/>
          <w:sz w:val="20"/>
          <w:szCs w:val="20"/>
        </w:rPr>
        <w:t xml:space="preserve">huishoudelijke  taken? </w:t>
      </w:r>
    </w:p>
    <w:p w:rsidR="4E30D59C" w:rsidP="00C27F1A" w:rsidRDefault="4E30D59C" w14:paraId="72CF4892" w14:textId="2875CA4F">
      <w:pPr>
        <w:spacing w:after="0"/>
        <w:rPr>
          <w:rFonts w:ascii="Arial" w:hAnsi="Arial" w:eastAsia="Arial" w:cs="Arial"/>
          <w:color w:val="242424"/>
          <w:sz w:val="20"/>
          <w:szCs w:val="20"/>
        </w:rPr>
      </w:pPr>
      <w:r w:rsidRPr="11E00197">
        <w:rPr>
          <w:rFonts w:ascii="Arial" w:hAnsi="Arial" w:eastAsia="Arial" w:cs="Arial"/>
          <w:color w:val="242424"/>
          <w:sz w:val="20"/>
          <w:szCs w:val="20"/>
        </w:rPr>
        <w:t xml:space="preserve">- welke huishoudelijke taken zouden eventueel van het gezin moeten worden overgenomen en </w:t>
      </w:r>
      <w:r>
        <w:br/>
      </w:r>
      <w:r w:rsidRPr="11E00197" w:rsidR="27016B0B">
        <w:rPr>
          <w:rFonts w:ascii="Arial" w:hAnsi="Arial" w:eastAsia="Arial" w:cs="Arial"/>
          <w:color w:val="242424"/>
          <w:sz w:val="20"/>
          <w:szCs w:val="20"/>
        </w:rPr>
        <w:t xml:space="preserve">   </w:t>
      </w:r>
      <w:r w:rsidRPr="11E00197">
        <w:rPr>
          <w:rFonts w:ascii="Arial" w:hAnsi="Arial" w:eastAsia="Arial" w:cs="Arial"/>
          <w:color w:val="242424"/>
          <w:sz w:val="20"/>
          <w:szCs w:val="20"/>
        </w:rPr>
        <w:t>voor welke duur?</w:t>
      </w:r>
    </w:p>
    <w:p w:rsidR="61E178C2" w:rsidP="61E178C2" w:rsidRDefault="61E178C2" w14:paraId="40452412" w14:textId="19C48988">
      <w:pPr>
        <w:rPr>
          <w:rFonts w:ascii="Arial" w:hAnsi="Arial" w:cs="Arial"/>
          <w:sz w:val="20"/>
          <w:szCs w:val="20"/>
        </w:rPr>
      </w:pPr>
    </w:p>
    <w:p w:rsidR="61E178C2" w:rsidP="61E178C2" w:rsidRDefault="61E178C2" w14:paraId="2DFD45E1" w14:textId="4BBDA960">
      <w:pPr>
        <w:rPr>
          <w:rFonts w:ascii="Arial" w:hAnsi="Arial" w:cs="Arial"/>
          <w:sz w:val="20"/>
          <w:szCs w:val="20"/>
        </w:rPr>
      </w:pPr>
    </w:p>
    <w:p w:rsidR="61E178C2" w:rsidP="61E178C2" w:rsidRDefault="61E178C2" w14:paraId="49FE3772" w14:textId="3E69D774">
      <w:pPr>
        <w:rPr>
          <w:rFonts w:ascii="Arial" w:hAnsi="Arial" w:cs="Arial"/>
          <w:sz w:val="20"/>
          <w:szCs w:val="20"/>
        </w:rPr>
      </w:pPr>
    </w:p>
    <w:sectPr w:rsidR="61E178C2">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384"/>
    <w:rsid w:val="000E19C5"/>
    <w:rsid w:val="00133384"/>
    <w:rsid w:val="001C6BB4"/>
    <w:rsid w:val="00287580"/>
    <w:rsid w:val="002E6B22"/>
    <w:rsid w:val="0035027D"/>
    <w:rsid w:val="004006E5"/>
    <w:rsid w:val="005B4948"/>
    <w:rsid w:val="005F65E0"/>
    <w:rsid w:val="00636DBF"/>
    <w:rsid w:val="006B2DB1"/>
    <w:rsid w:val="00725BAC"/>
    <w:rsid w:val="007C74F4"/>
    <w:rsid w:val="007C7EB3"/>
    <w:rsid w:val="0089700C"/>
    <w:rsid w:val="00996ABA"/>
    <w:rsid w:val="009A4C2D"/>
    <w:rsid w:val="009B3B38"/>
    <w:rsid w:val="00A0194C"/>
    <w:rsid w:val="00AD0DF5"/>
    <w:rsid w:val="00B31FAB"/>
    <w:rsid w:val="00BB0383"/>
    <w:rsid w:val="00BD55AB"/>
    <w:rsid w:val="00BD5DEE"/>
    <w:rsid w:val="00BF4B0D"/>
    <w:rsid w:val="00C27F1A"/>
    <w:rsid w:val="00CF32DE"/>
    <w:rsid w:val="00D315D2"/>
    <w:rsid w:val="00D741D5"/>
    <w:rsid w:val="00E75AC4"/>
    <w:rsid w:val="00EA21CF"/>
    <w:rsid w:val="00F77750"/>
    <w:rsid w:val="00FC0D49"/>
    <w:rsid w:val="00FE51A9"/>
    <w:rsid w:val="01E6C2DF"/>
    <w:rsid w:val="11E00197"/>
    <w:rsid w:val="129DF92E"/>
    <w:rsid w:val="19012CF8"/>
    <w:rsid w:val="19E4CB7F"/>
    <w:rsid w:val="1C5DAFFB"/>
    <w:rsid w:val="1E45F5DE"/>
    <w:rsid w:val="2359FB5F"/>
    <w:rsid w:val="242DD234"/>
    <w:rsid w:val="27016B0B"/>
    <w:rsid w:val="2ADAB323"/>
    <w:rsid w:val="39779221"/>
    <w:rsid w:val="4345C3D8"/>
    <w:rsid w:val="44428B28"/>
    <w:rsid w:val="4865676C"/>
    <w:rsid w:val="49AC80F2"/>
    <w:rsid w:val="4AE603D6"/>
    <w:rsid w:val="4AED5D7C"/>
    <w:rsid w:val="4C91650C"/>
    <w:rsid w:val="4E30D59C"/>
    <w:rsid w:val="5411209A"/>
    <w:rsid w:val="5D9A15B3"/>
    <w:rsid w:val="61E178C2"/>
    <w:rsid w:val="65B298A8"/>
    <w:rsid w:val="6974D107"/>
    <w:rsid w:val="69C214CC"/>
    <w:rsid w:val="7261DF09"/>
    <w:rsid w:val="743C3252"/>
    <w:rsid w:val="773C5D98"/>
    <w:rsid w:val="79DA98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11F87"/>
  <w15:chartTrackingRefBased/>
  <w15:docId w15:val="{5ABF74FC-F99E-48DD-BB64-C60EC7EEA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kondevfs01\data$\Shared%20Docs\Sjablonen\%23KonnecteD%20NEW\KonnecteD%20Lee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08DB68AA76F14994244211AF409B51" ma:contentTypeVersion="4" ma:contentTypeDescription="Een nieuw document maken." ma:contentTypeScope="" ma:versionID="e3484643d3e54ccbf46e9b9263e72ff3">
  <xsd:schema xmlns:xsd="http://www.w3.org/2001/XMLSchema" xmlns:xs="http://www.w3.org/2001/XMLSchema" xmlns:p="http://schemas.microsoft.com/office/2006/metadata/properties" xmlns:ns2="18c84cb7-a5bd-4048-a10c-91e0152fc6c8" xmlns:ns3="40b6ca8f-becb-49bf-aff5-570ee5fcadcc" targetNamespace="http://schemas.microsoft.com/office/2006/metadata/properties" ma:root="true" ma:fieldsID="4b11ca78d2238a31fd11a24b86ef934e" ns2:_="" ns3:_="">
    <xsd:import namespace="18c84cb7-a5bd-4048-a10c-91e0152fc6c8"/>
    <xsd:import namespace="40b6ca8f-becb-49bf-aff5-570ee5fcad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c84cb7-a5bd-4048-a10c-91e0152fc6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b6ca8f-becb-49bf-aff5-570ee5fcadc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8518C3-C3ED-409E-8BB8-2626B3B57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c84cb7-a5bd-4048-a10c-91e0152fc6c8"/>
    <ds:schemaRef ds:uri="40b6ca8f-becb-49bf-aff5-570ee5fca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B76E5-E52C-4427-BFF5-929766FF2F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A59466-C16E-4BE9-867C-AEDDA9BEA0C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KonnecteD Leeg</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hbk</dc:creator>
  <keywords/>
  <dc:description/>
  <lastModifiedBy>Kamphuis, Marita</lastModifiedBy>
  <revision>12</revision>
  <dcterms:created xsi:type="dcterms:W3CDTF">2022-08-31T12:54:00.0000000Z</dcterms:created>
  <dcterms:modified xsi:type="dcterms:W3CDTF">2022-09-14T17:05:01.4286993Z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0x0101003608DB68AA76F14994244211AF409B51</vt:lpwstr>
  </property>
</Properties>
</file>